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B7" w:rsidRPr="000179D9" w:rsidRDefault="00AE27B7" w:rsidP="00180C3F">
      <w:pPr>
        <w:keepNext/>
        <w:spacing w:after="0" w:line="240" w:lineRule="auto"/>
        <w:jc w:val="right"/>
        <w:outlineLvl w:val="4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 xml:space="preserve">Додаток 3 </w:t>
      </w:r>
      <w:r>
        <w:rPr>
          <w:rFonts w:ascii="Times New Roman" w:hAnsi="Times New Roman"/>
          <w:lang w:val="uk-UA"/>
        </w:rPr>
        <w:t>до Порядку</w:t>
      </w:r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lang w:val="uk-UA"/>
        </w:rPr>
      </w:pPr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1. Основні дані:</w:t>
      </w:r>
    </w:p>
    <w:p w:rsidR="00AE27B7" w:rsidRPr="00D221E7" w:rsidRDefault="00AE27B7" w:rsidP="007D43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Назва Програми</w:t>
      </w:r>
      <w:r>
        <w:rPr>
          <w:rFonts w:ascii="Times New Roman" w:hAnsi="Times New Roman"/>
          <w:bCs/>
          <w:lang w:val="uk-UA"/>
        </w:rPr>
        <w:t>:</w:t>
      </w:r>
      <w:r w:rsidRPr="00253BA2">
        <w:rPr>
          <w:rFonts w:ascii="Times New Roman" w:hAnsi="Times New Roman"/>
          <w:bCs/>
          <w:lang w:val="uk-UA"/>
        </w:rPr>
        <w:t xml:space="preserve"> </w:t>
      </w:r>
      <w:r w:rsidRPr="00DA23E9">
        <w:rPr>
          <w:rFonts w:ascii="Times New Roman" w:hAnsi="Times New Roman"/>
          <w:bCs/>
          <w:sz w:val="24"/>
          <w:szCs w:val="24"/>
          <w:u w:val="single"/>
          <w:lang w:val="uk-UA"/>
        </w:rPr>
        <w:t>обласна Програма „Питна вода Закарпаття” на 2012-2020 роки</w:t>
      </w:r>
    </w:p>
    <w:p w:rsidR="00AE27B7" w:rsidRPr="00D221E7" w:rsidRDefault="00AE27B7" w:rsidP="007D432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Cs/>
          <w:lang w:val="uk-UA"/>
        </w:rPr>
        <w:t>- Номер та дата</w:t>
      </w:r>
      <w:r>
        <w:rPr>
          <w:rFonts w:ascii="Times New Roman" w:hAnsi="Times New Roman"/>
          <w:bCs/>
          <w:lang w:val="uk-UA"/>
        </w:rPr>
        <w:t xml:space="preserve"> рішення про прийняття Програми:</w:t>
      </w:r>
      <w:r w:rsidRPr="00253BA2">
        <w:rPr>
          <w:rFonts w:ascii="Times New Roman" w:hAnsi="Times New Roman"/>
          <w:bCs/>
          <w:lang w:val="uk-UA"/>
        </w:rPr>
        <w:t xml:space="preserve"> </w:t>
      </w:r>
      <w:r w:rsidRPr="00DA23E9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08.06.2012 № 473 (із змінами  27.08.2015 № 1300; </w:t>
      </w:r>
      <w:r w:rsidRPr="00DA23E9">
        <w:rPr>
          <w:rFonts w:ascii="Times New Roman" w:hAnsi="Times New Roman"/>
          <w:sz w:val="24"/>
          <w:szCs w:val="24"/>
          <w:u w:val="single"/>
        </w:rPr>
        <w:t>2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6</w:t>
      </w:r>
      <w:r w:rsidRPr="00DA23E9">
        <w:rPr>
          <w:rFonts w:ascii="Times New Roman" w:hAnsi="Times New Roman"/>
          <w:sz w:val="24"/>
          <w:szCs w:val="24"/>
          <w:u w:val="single"/>
        </w:rPr>
        <w:t>.0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7</w:t>
      </w:r>
      <w:r w:rsidRPr="00DA23E9">
        <w:rPr>
          <w:rFonts w:ascii="Times New Roman" w:hAnsi="Times New Roman"/>
          <w:sz w:val="24"/>
          <w:szCs w:val="24"/>
          <w:u w:val="single"/>
        </w:rPr>
        <w:t>.2018 № 12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4</w:t>
      </w:r>
      <w:r w:rsidRPr="00DA23E9">
        <w:rPr>
          <w:rFonts w:ascii="Times New Roman" w:hAnsi="Times New Roman"/>
          <w:sz w:val="24"/>
          <w:szCs w:val="24"/>
          <w:u w:val="single"/>
        </w:rPr>
        <w:t>8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, 16.05.2019 № 1470</w:t>
      </w:r>
      <w:r w:rsidRPr="00DA23E9">
        <w:rPr>
          <w:rFonts w:ascii="Times New Roman" w:hAnsi="Times New Roman"/>
          <w:bCs/>
          <w:sz w:val="24"/>
          <w:szCs w:val="24"/>
          <w:u w:val="single"/>
          <w:lang w:val="uk-UA"/>
        </w:rPr>
        <w:t>)</w:t>
      </w:r>
    </w:p>
    <w:p w:rsidR="00AE27B7" w:rsidRPr="00DA23E9" w:rsidRDefault="00AE27B7" w:rsidP="00F653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 w:rsidRPr="00D221E7">
        <w:rPr>
          <w:rFonts w:ascii="Times New Roman" w:hAnsi="Times New Roman"/>
          <w:bCs/>
          <w:lang w:val="uk-UA"/>
        </w:rPr>
        <w:t>- Заплановане фінансування, грн;</w:t>
      </w:r>
      <w:r w:rsidRPr="00F65344">
        <w:rPr>
          <w:rFonts w:ascii="Times New Roman" w:hAnsi="Times New Roman"/>
          <w:bCs/>
          <w:lang w:val="uk-UA"/>
        </w:rPr>
        <w:t xml:space="preserve"> </w:t>
      </w:r>
      <w:r w:rsidRPr="00DA23E9">
        <w:rPr>
          <w:rFonts w:ascii="Times New Roman" w:hAnsi="Times New Roman"/>
          <w:bCs/>
          <w:sz w:val="24"/>
          <w:szCs w:val="24"/>
          <w:u w:val="single"/>
          <w:lang w:val="uk-UA"/>
        </w:rPr>
        <w:t>0,00</w:t>
      </w:r>
      <w:r w:rsidRPr="00DA23E9">
        <w:rPr>
          <w:rFonts w:ascii="Times New Roman" w:hAnsi="Times New Roman"/>
          <w:color w:val="000000"/>
          <w:sz w:val="24"/>
          <w:szCs w:val="24"/>
          <w:u w:val="single"/>
          <w:lang w:val="uk-UA"/>
        </w:rPr>
        <w:t xml:space="preserve"> грн.</w:t>
      </w:r>
    </w:p>
    <w:p w:rsidR="00AE27B7" w:rsidRPr="00DA23E9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  <w:u w:val="single"/>
          <w:lang w:val="uk-UA"/>
        </w:rPr>
      </w:pPr>
      <w:r w:rsidRPr="00D221E7">
        <w:rPr>
          <w:rFonts w:ascii="Times New Roman" w:hAnsi="Times New Roman"/>
          <w:bCs/>
          <w:lang w:val="uk-UA"/>
        </w:rPr>
        <w:t>- Розпорядник коштів (виконавець Програми);</w:t>
      </w:r>
      <w:r w:rsidRPr="00B46735">
        <w:rPr>
          <w:rFonts w:ascii="Times New Roman" w:hAnsi="Times New Roman"/>
          <w:lang w:val="uk-UA"/>
        </w:rPr>
        <w:t xml:space="preserve"> 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Управління житлово-комунального господарства та енергозбереження облдержадміністрації.</w:t>
      </w:r>
    </w:p>
    <w:p w:rsidR="00AE27B7" w:rsidRPr="00DA23E9" w:rsidRDefault="00AE27B7" w:rsidP="007D43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221E7">
        <w:rPr>
          <w:rFonts w:ascii="Times New Roman" w:hAnsi="Times New Roman"/>
          <w:bCs/>
          <w:lang w:val="uk-UA"/>
        </w:rPr>
        <w:t>- Мета Програми</w:t>
      </w:r>
      <w:r>
        <w:rPr>
          <w:rFonts w:ascii="Times New Roman" w:hAnsi="Times New Roman"/>
          <w:bCs/>
          <w:lang w:val="uk-UA"/>
        </w:rPr>
        <w:t xml:space="preserve">: </w:t>
      </w:r>
      <w:r w:rsidRPr="00DA23E9">
        <w:rPr>
          <w:rFonts w:ascii="Times New Roman" w:hAnsi="Times New Roman"/>
          <w:sz w:val="24"/>
          <w:szCs w:val="24"/>
          <w:u w:val="single"/>
          <w:lang w:val="uk-UA"/>
        </w:rPr>
        <w:t>забезпечення гарантованих Конституцією України прав громадян на достатній життєвий рівень та екологічну безпеку, цілодобове забезпечення населення області доброякісною питною водою в необхідних обсягах та відповідно до встановлених нормативів.</w:t>
      </w:r>
    </w:p>
    <w:p w:rsidR="00AE27B7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AE27B7" w:rsidRPr="00464B69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16"/>
          <w:szCs w:val="16"/>
          <w:lang w:val="uk-UA"/>
        </w:rPr>
      </w:pPr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37"/>
        <w:gridCol w:w="850"/>
        <w:gridCol w:w="1080"/>
        <w:gridCol w:w="733"/>
        <w:gridCol w:w="598"/>
        <w:gridCol w:w="704"/>
        <w:gridCol w:w="1055"/>
        <w:gridCol w:w="900"/>
        <w:gridCol w:w="649"/>
        <w:gridCol w:w="819"/>
        <w:gridCol w:w="975"/>
        <w:gridCol w:w="1069"/>
        <w:gridCol w:w="3042"/>
      </w:tblGrid>
      <w:tr w:rsidR="00AE27B7" w:rsidRPr="003230C9" w:rsidTr="00DA23E9">
        <w:trPr>
          <w:cantSplit/>
        </w:trPr>
        <w:tc>
          <w:tcPr>
            <w:tcW w:w="540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37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850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115" w:type="dxa"/>
            <w:gridSpan w:val="4"/>
            <w:vAlign w:val="center"/>
          </w:tcPr>
          <w:p w:rsidR="00AE27B7" w:rsidRPr="003230C9" w:rsidRDefault="00AE27B7" w:rsidP="00C81E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2012-2020 ро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и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3423" w:type="dxa"/>
            <w:gridSpan w:val="4"/>
            <w:vAlign w:val="center"/>
          </w:tcPr>
          <w:p w:rsidR="00AE27B7" w:rsidRPr="003230C9" w:rsidRDefault="00AE27B7" w:rsidP="00DA2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ові видатки за звітний період, 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975" w:type="dxa"/>
            <w:vMerge w:val="restart"/>
            <w:textDirection w:val="btLr"/>
            <w:vAlign w:val="center"/>
          </w:tcPr>
          <w:p w:rsidR="00AE27B7" w:rsidRPr="003230C9" w:rsidRDefault="00AE27B7" w:rsidP="006A39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заборгованість, 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грн.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AE27B7" w:rsidRPr="003230C9" w:rsidRDefault="00AE27B7" w:rsidP="00791E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3230C9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3230C9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3042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й опис досягнутих результатів </w:t>
            </w:r>
          </w:p>
        </w:tc>
      </w:tr>
      <w:tr w:rsidR="00AE27B7" w:rsidRPr="003230C9" w:rsidTr="00DA23E9">
        <w:trPr>
          <w:cantSplit/>
          <w:trHeight w:val="171"/>
        </w:trPr>
        <w:tc>
          <w:tcPr>
            <w:tcW w:w="540" w:type="dxa"/>
            <w:vMerge/>
          </w:tcPr>
          <w:p w:rsidR="00AE27B7" w:rsidRPr="003230C9" w:rsidRDefault="00AE27B7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  <w:vMerge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інан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035" w:type="dxa"/>
            <w:gridSpan w:val="3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368" w:type="dxa"/>
            <w:gridSpan w:val="3"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75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E27B7" w:rsidRPr="003230C9" w:rsidTr="00DA23E9">
        <w:trPr>
          <w:cantSplit/>
          <w:trHeight w:val="1364"/>
        </w:trPr>
        <w:tc>
          <w:tcPr>
            <w:tcW w:w="540" w:type="dxa"/>
            <w:vMerge/>
          </w:tcPr>
          <w:p w:rsidR="00AE27B7" w:rsidRPr="003230C9" w:rsidRDefault="00AE27B7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  <w:vMerge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AE27B7" w:rsidRPr="003230C9" w:rsidRDefault="00AE27B7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98" w:type="dxa"/>
            <w:textDirection w:val="btLr"/>
            <w:vAlign w:val="center"/>
          </w:tcPr>
          <w:p w:rsidR="00AE27B7" w:rsidRPr="003230C9" w:rsidRDefault="00AE27B7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AE27B7" w:rsidRPr="003230C9" w:rsidRDefault="00AE27B7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649" w:type="dxa"/>
            <w:textDirection w:val="btLr"/>
            <w:vAlign w:val="center"/>
          </w:tcPr>
          <w:p w:rsidR="00AE27B7" w:rsidRPr="003230C9" w:rsidRDefault="00AE27B7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19" w:type="dxa"/>
            <w:textDirection w:val="btLr"/>
            <w:vAlign w:val="center"/>
          </w:tcPr>
          <w:p w:rsidR="00AE27B7" w:rsidRPr="003230C9" w:rsidRDefault="00AE27B7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75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E27B7" w:rsidRPr="003230C9" w:rsidTr="00DA23E9">
        <w:trPr>
          <w:cantSplit/>
          <w:trHeight w:val="808"/>
        </w:trPr>
        <w:tc>
          <w:tcPr>
            <w:tcW w:w="540" w:type="dxa"/>
          </w:tcPr>
          <w:p w:rsidR="00AE27B7" w:rsidRPr="003230C9" w:rsidRDefault="00AE27B7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</w:tcPr>
          <w:p w:rsidR="00AE27B7" w:rsidRPr="003230C9" w:rsidRDefault="00AE27B7" w:rsidP="00D93E7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AE27B7" w:rsidRPr="003230C9" w:rsidRDefault="00AE27B7" w:rsidP="00253FEE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80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обласного бюджету </w:t>
            </w:r>
          </w:p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98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AE27B7" w:rsidRPr="003230C9" w:rsidRDefault="00AE27B7" w:rsidP="00F20B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AE27B7" w:rsidRPr="003230C9" w:rsidRDefault="00AE27B7" w:rsidP="00F20B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</w:tcPr>
          <w:p w:rsidR="00AE27B7" w:rsidRPr="003230C9" w:rsidRDefault="00AE27B7" w:rsidP="00F20B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75" w:type="dxa"/>
          </w:tcPr>
          <w:p w:rsidR="00AE27B7" w:rsidRPr="003230C9" w:rsidRDefault="00AE27B7" w:rsidP="00191E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</w:tcPr>
          <w:p w:rsidR="00AE27B7" w:rsidRPr="003230C9" w:rsidRDefault="00AE27B7" w:rsidP="00191EF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 w:val="restart"/>
          </w:tcPr>
          <w:p w:rsidR="00AE27B7" w:rsidRPr="003230C9" w:rsidRDefault="00AE27B7" w:rsidP="0076069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E27B7" w:rsidRPr="003230C9" w:rsidTr="00DA23E9">
        <w:trPr>
          <w:cantSplit/>
          <w:trHeight w:val="283"/>
        </w:trPr>
        <w:tc>
          <w:tcPr>
            <w:tcW w:w="2977" w:type="dxa"/>
            <w:gridSpan w:val="2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850" w:type="dxa"/>
          </w:tcPr>
          <w:p w:rsidR="00AE27B7" w:rsidRPr="003230C9" w:rsidRDefault="00AE27B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98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AE27B7" w:rsidRPr="003230C9" w:rsidRDefault="00AE27B7" w:rsidP="00EC5B4B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AE27B7" w:rsidRPr="003230C9" w:rsidRDefault="00AE27B7" w:rsidP="00EC5B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</w:tcPr>
          <w:p w:rsidR="00AE27B7" w:rsidRPr="003230C9" w:rsidRDefault="00AE27B7" w:rsidP="00EC5B4B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75" w:type="dxa"/>
          </w:tcPr>
          <w:p w:rsidR="00AE27B7" w:rsidRPr="003230C9" w:rsidRDefault="00AE27B7" w:rsidP="00B569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  <w:vMerge w:val="restart"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E27B7" w:rsidRPr="003230C9" w:rsidTr="00DA23E9">
        <w:trPr>
          <w:cantSplit/>
          <w:trHeight w:val="283"/>
        </w:trPr>
        <w:tc>
          <w:tcPr>
            <w:tcW w:w="2977" w:type="dxa"/>
            <w:gridSpan w:val="2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50" w:type="dxa"/>
          </w:tcPr>
          <w:p w:rsidR="00AE27B7" w:rsidRPr="003230C9" w:rsidRDefault="00AE27B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98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AE27B7" w:rsidRPr="003230C9" w:rsidRDefault="00AE27B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AE27B7" w:rsidRPr="003230C9" w:rsidRDefault="00AE27B7" w:rsidP="00EC5B4B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AE27B7" w:rsidRPr="003230C9" w:rsidRDefault="00AE27B7" w:rsidP="00EC5B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</w:tcPr>
          <w:p w:rsidR="00AE27B7" w:rsidRPr="003230C9" w:rsidRDefault="00AE27B7" w:rsidP="00EC5B4B">
            <w:pPr>
              <w:spacing w:after="0" w:line="240" w:lineRule="auto"/>
              <w:ind w:left="-156" w:right="-157" w:hanging="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75" w:type="dxa"/>
          </w:tcPr>
          <w:p w:rsidR="00AE27B7" w:rsidRPr="003230C9" w:rsidRDefault="00AE27B7" w:rsidP="00B569E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E27B7" w:rsidRPr="003230C9" w:rsidTr="00DA23E9">
        <w:trPr>
          <w:cantSplit/>
          <w:trHeight w:val="283"/>
        </w:trPr>
        <w:tc>
          <w:tcPr>
            <w:tcW w:w="2977" w:type="dxa"/>
            <w:gridSpan w:val="2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50" w:type="dxa"/>
          </w:tcPr>
          <w:p w:rsidR="00AE27B7" w:rsidRPr="003230C9" w:rsidRDefault="00AE27B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98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AE27B7" w:rsidRPr="003230C9" w:rsidRDefault="00AE27B7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</w:tcPr>
          <w:p w:rsidR="00AE27B7" w:rsidRPr="003230C9" w:rsidRDefault="00AE27B7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AE27B7" w:rsidRPr="003230C9" w:rsidRDefault="00AE27B7" w:rsidP="00DA23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</w:tcPr>
          <w:p w:rsidR="00AE27B7" w:rsidRPr="003230C9" w:rsidRDefault="00AE27B7" w:rsidP="00DA23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</w:tcPr>
          <w:p w:rsidR="00AE27B7" w:rsidRPr="003230C9" w:rsidRDefault="00AE27B7" w:rsidP="00DA23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75" w:type="dxa"/>
          </w:tcPr>
          <w:p w:rsidR="00AE27B7" w:rsidRPr="003230C9" w:rsidRDefault="00AE27B7" w:rsidP="00DA23E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3042" w:type="dxa"/>
            <w:vMerge/>
          </w:tcPr>
          <w:p w:rsidR="00AE27B7" w:rsidRPr="003230C9" w:rsidRDefault="00AE27B7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</w:t>
      </w:r>
      <w:r w:rsidRPr="00D221E7">
        <w:rPr>
          <w:rFonts w:ascii="Times New Roman" w:hAnsi="Times New Roman"/>
          <w:lang w:val="uk-UA"/>
        </w:rPr>
        <w:t xml:space="preserve">Вказати джерело (державний бюджет, місцеві бюджети, інші кошти) </w:t>
      </w:r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**</w:t>
      </w:r>
      <w:r w:rsidRPr="00D221E7">
        <w:rPr>
          <w:rFonts w:ascii="Times New Roman" w:hAnsi="Times New Roman"/>
          <w:bCs/>
          <w:lang w:val="uk-UA"/>
        </w:rPr>
        <w:t>Отримувач коштів</w:t>
      </w:r>
    </w:p>
    <w:p w:rsidR="00AE27B7" w:rsidRPr="001B7961" w:rsidRDefault="00AE27B7" w:rsidP="00FB28E1">
      <w:pPr>
        <w:numPr>
          <w:ilvl w:val="0"/>
          <w:numId w:val="3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lang w:val="uk-UA"/>
        </w:rPr>
        <w:t>Перераховуються всі статті витрат, профінансовані в рамках Програми</w:t>
      </w:r>
    </w:p>
    <w:p w:rsidR="00AE27B7" w:rsidRDefault="00AE27B7" w:rsidP="001B79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lang w:val="uk-UA"/>
        </w:rPr>
      </w:pPr>
    </w:p>
    <w:p w:rsidR="00AE27B7" w:rsidRPr="00D221E7" w:rsidRDefault="00AE27B7" w:rsidP="001B79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lang w:val="uk-UA"/>
        </w:rPr>
      </w:pPr>
    </w:p>
    <w:p w:rsidR="00AE27B7" w:rsidRPr="00D221E7" w:rsidRDefault="00AE27B7" w:rsidP="00C147A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>3. Аналіз використання коштів Програми з</w:t>
      </w:r>
      <w:r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/>
          <w:b/>
          <w:bCs/>
          <w:lang w:val="uk-UA"/>
        </w:rPr>
        <w:t xml:space="preserve">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1807"/>
      </w:tblGrid>
      <w:tr w:rsidR="00AE27B7" w:rsidRPr="003230C9" w:rsidTr="00C147A4">
        <w:tc>
          <w:tcPr>
            <w:tcW w:w="54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vAlign w:val="center"/>
          </w:tcPr>
          <w:p w:rsidR="00AE27B7" w:rsidRPr="003230C9" w:rsidRDefault="00AE27B7" w:rsidP="008D72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2012-2020 ро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и</w:t>
            </w:r>
            <w:r w:rsidRPr="003230C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918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807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AE27B7" w:rsidRPr="003230C9" w:rsidTr="00C147A4">
        <w:tc>
          <w:tcPr>
            <w:tcW w:w="54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</w:tcPr>
          <w:p w:rsidR="00AE27B7" w:rsidRPr="003230C9" w:rsidRDefault="00AE27B7" w:rsidP="00F50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52" w:type="dxa"/>
          </w:tcPr>
          <w:p w:rsidR="00AE27B7" w:rsidRPr="003230C9" w:rsidRDefault="00AE27B7" w:rsidP="00455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614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230C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1807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230C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</w:tr>
      <w:tr w:rsidR="00AE27B7" w:rsidRPr="003230C9" w:rsidTr="00C147A4">
        <w:tc>
          <w:tcPr>
            <w:tcW w:w="4858" w:type="dxa"/>
            <w:gridSpan w:val="3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 xml:space="preserve">Разом </w:t>
            </w:r>
          </w:p>
        </w:tc>
        <w:tc>
          <w:tcPr>
            <w:tcW w:w="1752" w:type="dxa"/>
          </w:tcPr>
          <w:p w:rsidR="00AE27B7" w:rsidRPr="003230C9" w:rsidRDefault="00AE27B7" w:rsidP="003C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614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</w:tcPr>
          <w:p w:rsidR="00AE27B7" w:rsidRPr="003230C9" w:rsidRDefault="00AE27B7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</w:tcPr>
          <w:p w:rsidR="00AE27B7" w:rsidRPr="003230C9" w:rsidRDefault="00AE27B7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07" w:type="dxa"/>
          </w:tcPr>
          <w:p w:rsidR="00AE27B7" w:rsidRPr="003230C9" w:rsidRDefault="00AE27B7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3230C9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AE27B7" w:rsidRDefault="00AE27B7" w:rsidP="00C147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uk-UA"/>
        </w:rPr>
      </w:pPr>
      <w:bookmarkStart w:id="0" w:name="_GoBack"/>
      <w:bookmarkEnd w:id="0"/>
    </w:p>
    <w:p w:rsidR="00AE27B7" w:rsidRPr="00D221E7" w:rsidRDefault="00AE27B7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2176"/>
        <w:gridCol w:w="1290"/>
        <w:gridCol w:w="1340"/>
        <w:gridCol w:w="1038"/>
        <w:gridCol w:w="1151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931"/>
        <w:gridCol w:w="1134"/>
        <w:gridCol w:w="1134"/>
      </w:tblGrid>
      <w:tr w:rsidR="00AE27B7" w:rsidRPr="003230C9" w:rsidTr="00C147A4">
        <w:trPr>
          <w:tblHeader/>
        </w:trPr>
        <w:tc>
          <w:tcPr>
            <w:tcW w:w="518" w:type="dxa"/>
            <w:vMerge w:val="restart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2176" w:type="dxa"/>
            <w:vMerge w:val="restart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526" w:type="dxa"/>
            <w:gridSpan w:val="5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199" w:type="dxa"/>
            <w:gridSpan w:val="3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Відхилення</w:t>
            </w:r>
          </w:p>
        </w:tc>
      </w:tr>
      <w:tr w:rsidR="00AE27B7" w:rsidRPr="003230C9" w:rsidTr="00C147A4">
        <w:trPr>
          <w:tblHeader/>
        </w:trPr>
        <w:tc>
          <w:tcPr>
            <w:tcW w:w="518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88" w:type="dxa"/>
            <w:gridSpan w:val="4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31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268" w:type="dxa"/>
            <w:gridSpan w:val="2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у тому числі:</w:t>
            </w:r>
          </w:p>
        </w:tc>
      </w:tr>
      <w:tr w:rsidR="00AE27B7" w:rsidRPr="003230C9" w:rsidTr="00C147A4">
        <w:trPr>
          <w:trHeight w:val="666"/>
          <w:tblHeader/>
        </w:trPr>
        <w:tc>
          <w:tcPr>
            <w:tcW w:w="518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  <w:tc>
          <w:tcPr>
            <w:tcW w:w="944" w:type="dxa"/>
            <w:gridSpan w:val="2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спеціальний фонд</w:t>
            </w:r>
          </w:p>
        </w:tc>
      </w:tr>
      <w:tr w:rsidR="00AE27B7" w:rsidRPr="003230C9" w:rsidTr="00C147A4">
        <w:trPr>
          <w:trHeight w:val="329"/>
        </w:trPr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1.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1.1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затрат</w:t>
            </w:r>
          </w:p>
        </w:tc>
        <w:tc>
          <w:tcPr>
            <w:tcW w:w="1290" w:type="dxa"/>
          </w:tcPr>
          <w:p w:rsidR="00AE27B7" w:rsidRPr="00C147A4" w:rsidRDefault="00AE27B7" w:rsidP="00C14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C147A4">
              <w:rPr>
                <w:rFonts w:ascii="Times New Roman" w:hAnsi="Times New Roman"/>
                <w:bCs/>
                <w:lang w:val="uk-UA"/>
              </w:rPr>
              <w:t>тис. грн.</w:t>
            </w:r>
          </w:p>
        </w:tc>
        <w:tc>
          <w:tcPr>
            <w:tcW w:w="1340" w:type="dxa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38" w:type="dxa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1" w:type="dxa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AE27B7" w:rsidRPr="003230C9" w:rsidRDefault="00AE27B7" w:rsidP="00775DE8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gridSpan w:val="3"/>
          </w:tcPr>
          <w:p w:rsidR="00AE27B7" w:rsidRPr="003230C9" w:rsidRDefault="00AE27B7" w:rsidP="00775DE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AE27B7" w:rsidRPr="003230C9" w:rsidRDefault="00AE27B7" w:rsidP="00775DE8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44" w:type="dxa"/>
            <w:gridSpan w:val="2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77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</w:tcPr>
          <w:p w:rsidR="00AE27B7" w:rsidRPr="003230C9" w:rsidRDefault="00AE27B7" w:rsidP="0051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</w:tcPr>
          <w:p w:rsidR="00AE27B7" w:rsidRPr="003230C9" w:rsidRDefault="00AE27B7" w:rsidP="0083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15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AE27B7" w:rsidRPr="003230C9" w:rsidRDefault="00AE27B7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44" w:type="dxa"/>
            <w:gridSpan w:val="2"/>
          </w:tcPr>
          <w:p w:rsidR="00AE27B7" w:rsidRPr="003230C9" w:rsidRDefault="00AE27B7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15451" w:type="dxa"/>
            <w:gridSpan w:val="20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1.2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продукту</w:t>
            </w:r>
          </w:p>
        </w:tc>
        <w:tc>
          <w:tcPr>
            <w:tcW w:w="129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1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324" w:type="dxa"/>
            <w:gridSpan w:val="2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gridSpan w:val="3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44" w:type="dxa"/>
            <w:gridSpan w:val="2"/>
          </w:tcPr>
          <w:p w:rsidR="00AE27B7" w:rsidRPr="003230C9" w:rsidRDefault="00AE27B7" w:rsidP="00B82F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B82F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B82F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</w:tcPr>
          <w:p w:rsidR="00AE27B7" w:rsidRPr="003230C9" w:rsidRDefault="00AE27B7" w:rsidP="00EE55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</w:tcPr>
          <w:p w:rsidR="00AE27B7" w:rsidRPr="003230C9" w:rsidRDefault="00AE27B7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944" w:type="dxa"/>
            <w:gridSpan w:val="2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15451" w:type="dxa"/>
            <w:gridSpan w:val="20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1.3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ефективності</w:t>
            </w:r>
          </w:p>
        </w:tc>
        <w:tc>
          <w:tcPr>
            <w:tcW w:w="129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1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324" w:type="dxa"/>
            <w:gridSpan w:val="2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gridSpan w:val="3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44" w:type="dxa"/>
            <w:gridSpan w:val="2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D03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</w:tcPr>
          <w:p w:rsidR="00AE27B7" w:rsidRPr="003230C9" w:rsidRDefault="00AE27B7" w:rsidP="007B3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44" w:type="dxa"/>
            <w:gridSpan w:val="2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15451" w:type="dxa"/>
            <w:gridSpan w:val="20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1.4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lang w:val="uk-UA"/>
              </w:rPr>
              <w:t>якості</w:t>
            </w:r>
          </w:p>
        </w:tc>
        <w:tc>
          <w:tcPr>
            <w:tcW w:w="129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038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51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318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38" w:type="dxa"/>
            <w:gridSpan w:val="3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gridSpan w:val="3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0" w:type="dxa"/>
            <w:gridSpan w:val="3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134" w:type="dxa"/>
          </w:tcPr>
          <w:p w:rsidR="00AE27B7" w:rsidRPr="003230C9" w:rsidRDefault="00AE27B7" w:rsidP="003D4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3230C9">
              <w:rPr>
                <w:rFonts w:ascii="Times New Roman" w:hAnsi="Times New Roman"/>
                <w:bCs/>
                <w:lang w:val="uk-UA"/>
              </w:rPr>
              <w:t>-</w:t>
            </w: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2176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90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318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950" w:type="dxa"/>
            <w:gridSpan w:val="3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</w:tr>
      <w:tr w:rsidR="00AE27B7" w:rsidRPr="003230C9" w:rsidTr="00C147A4">
        <w:tc>
          <w:tcPr>
            <w:tcW w:w="15451" w:type="dxa"/>
            <w:gridSpan w:val="20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230C9">
              <w:rPr>
                <w:rFonts w:ascii="Times New Roman" w:hAnsi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AE27B7" w:rsidRPr="003230C9" w:rsidTr="00C147A4">
        <w:tc>
          <w:tcPr>
            <w:tcW w:w="51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2</w:t>
            </w:r>
          </w:p>
        </w:tc>
        <w:tc>
          <w:tcPr>
            <w:tcW w:w="2176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3230C9">
              <w:rPr>
                <w:rFonts w:ascii="Times New Roman" w:hAnsi="Times New Roman"/>
                <w:b/>
                <w:bCs/>
                <w:lang w:val="uk-UA"/>
              </w:rPr>
              <w:t>Завдання 2</w:t>
            </w:r>
            <w:r w:rsidRPr="003230C9">
              <w:rPr>
                <w:rFonts w:ascii="Times New Roman" w:hAnsi="Times New Roman"/>
                <w:lang w:val="uk-UA"/>
              </w:rPr>
              <w:t> </w:t>
            </w:r>
          </w:p>
        </w:tc>
        <w:tc>
          <w:tcPr>
            <w:tcW w:w="129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40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51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1134" w:type="dxa"/>
          </w:tcPr>
          <w:p w:rsidR="00AE27B7" w:rsidRPr="003230C9" w:rsidRDefault="00AE27B7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</w:p>
        </w:tc>
      </w:tr>
    </w:tbl>
    <w:p w:rsidR="00AE27B7" w:rsidRDefault="00AE27B7" w:rsidP="00FB28E1">
      <w:pPr>
        <w:pStyle w:val="Header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:rsidR="00AE27B7" w:rsidRDefault="00AE27B7" w:rsidP="00FB28E1">
      <w:pPr>
        <w:pStyle w:val="Header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:rsidR="00AE27B7" w:rsidRPr="00711057" w:rsidRDefault="00AE27B7" w:rsidP="00FB28E1">
      <w:pPr>
        <w:pStyle w:val="Header"/>
        <w:ind w:left="2081"/>
        <w:rPr>
          <w:rFonts w:ascii="Times New Roman" w:hAnsi="Times New Roman"/>
          <w:b/>
          <w:sz w:val="24"/>
          <w:szCs w:val="24"/>
          <w:lang w:val="uk-UA"/>
        </w:rPr>
      </w:pPr>
    </w:p>
    <w:p w:rsidR="00AE27B7" w:rsidRDefault="00AE27B7" w:rsidP="005C61A3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>В.о. начальника управління</w:t>
      </w: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 житлово-</w:t>
      </w:r>
    </w:p>
    <w:p w:rsidR="00AE27B7" w:rsidRDefault="00AE27B7" w:rsidP="0022451E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комунального господарства </w:t>
      </w:r>
    </w:p>
    <w:p w:rsidR="00AE27B7" w:rsidRDefault="00AE27B7" w:rsidP="0022451E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облдержадміністрації    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5C61A3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       Василь РОМАНЕЦЬ</w:t>
      </w:r>
    </w:p>
    <w:p w:rsidR="00AE27B7" w:rsidRDefault="00AE27B7" w:rsidP="0022451E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AE27B7" w:rsidRPr="00CF3A64" w:rsidRDefault="00AE27B7" w:rsidP="00180C3F">
      <w:pPr>
        <w:pStyle w:val="Header"/>
        <w:ind w:left="2081"/>
        <w:rPr>
          <w:rFonts w:ascii="Times New Roman" w:hAnsi="Times New Roman"/>
          <w:b/>
          <w:sz w:val="28"/>
          <w:szCs w:val="28"/>
          <w:lang w:val="uk-UA"/>
        </w:rPr>
      </w:pPr>
    </w:p>
    <w:p w:rsidR="00AE27B7" w:rsidRPr="00D221E7" w:rsidRDefault="00AE27B7" w:rsidP="00180C3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D221E7">
        <w:rPr>
          <w:rFonts w:ascii="Times New Roman" w:hAnsi="Times New Roman"/>
          <w:b/>
          <w:bCs/>
          <w:sz w:val="20"/>
          <w:szCs w:val="20"/>
          <w:lang w:val="uk-UA"/>
        </w:rPr>
        <w:t xml:space="preserve">До звіту обов'язково додаються: </w:t>
      </w:r>
    </w:p>
    <w:p w:rsidR="00AE27B7" w:rsidRPr="00D221E7" w:rsidRDefault="00AE27B7" w:rsidP="00180C3F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D221E7">
        <w:rPr>
          <w:rFonts w:ascii="Times New Roman" w:hAnsi="Times New Roman"/>
          <w:b/>
          <w:bCs/>
          <w:sz w:val="20"/>
          <w:szCs w:val="20"/>
          <w:lang w:val="uk-UA"/>
        </w:rPr>
        <w:t>Обґрунтування щодо потреби в такій Програмі на наступний рік.</w:t>
      </w:r>
    </w:p>
    <w:p w:rsidR="00AE27B7" w:rsidRPr="00D221E7" w:rsidRDefault="00AE27B7" w:rsidP="00180C3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 w:rsidRPr="00D221E7">
        <w:rPr>
          <w:rFonts w:ascii="Times New Roman" w:hAnsi="Times New Roman"/>
          <w:b/>
          <w:sz w:val="20"/>
          <w:szCs w:val="20"/>
          <w:lang w:val="uk-UA"/>
        </w:rPr>
        <w:t>Продукти Програми (документи досліджень, аналітичні матеріали, видання, макети друкованої  продукції), виготовлені в рамках Програми.</w:t>
      </w:r>
      <w:r w:rsidRPr="00D221E7">
        <w:rPr>
          <w:rFonts w:ascii="Times New Roman" w:hAnsi="Times New Roman"/>
          <w:b/>
          <w:bCs/>
          <w:sz w:val="20"/>
          <w:szCs w:val="20"/>
          <w:lang w:val="uk-UA"/>
        </w:rPr>
        <w:t xml:space="preserve"> </w:t>
      </w:r>
    </w:p>
    <w:p w:rsidR="00AE27B7" w:rsidRPr="00D221E7" w:rsidRDefault="00AE27B7" w:rsidP="00180C3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20"/>
          <w:szCs w:val="20"/>
          <w:lang w:val="uk-UA"/>
        </w:rPr>
        <w:t>Переліки об’</w:t>
      </w:r>
      <w:r w:rsidRPr="00D221E7">
        <w:rPr>
          <w:rFonts w:ascii="Times New Roman" w:hAnsi="Times New Roman"/>
          <w:b/>
          <w:bCs/>
          <w:sz w:val="20"/>
          <w:szCs w:val="20"/>
          <w:lang w:val="uk-UA"/>
        </w:rPr>
        <w:t>єктів (за наявності) з урахуванням змін, із зазначенням запланованих і проведени</w:t>
      </w:r>
      <w:r>
        <w:rPr>
          <w:rFonts w:ascii="Times New Roman" w:hAnsi="Times New Roman"/>
          <w:b/>
          <w:bCs/>
          <w:sz w:val="20"/>
          <w:szCs w:val="20"/>
          <w:lang w:val="uk-UA"/>
        </w:rPr>
        <w:t>х видатків, підрядників робіт.</w:t>
      </w:r>
    </w:p>
    <w:p w:rsidR="00AE27B7" w:rsidRPr="00D221E7" w:rsidRDefault="00AE27B7" w:rsidP="00180C3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 w:rsidRPr="00D221E7">
        <w:rPr>
          <w:rFonts w:ascii="Times New Roman" w:hAnsi="Times New Roman"/>
          <w:b/>
          <w:bCs/>
          <w:sz w:val="20"/>
          <w:szCs w:val="20"/>
          <w:lang w:val="uk-UA"/>
        </w:rPr>
        <w:t>Копія паспорта Програми.</w:t>
      </w:r>
    </w:p>
    <w:p w:rsidR="00AE27B7" w:rsidRPr="009C5D56" w:rsidRDefault="00AE27B7" w:rsidP="00180C3F">
      <w:pPr>
        <w:numPr>
          <w:ilvl w:val="0"/>
          <w:numId w:val="31"/>
        </w:numPr>
        <w:spacing w:after="0" w:line="240" w:lineRule="auto"/>
        <w:rPr>
          <w:lang w:val="uk-UA"/>
        </w:rPr>
      </w:pPr>
      <w:r w:rsidRPr="00FB28E1">
        <w:rPr>
          <w:rFonts w:ascii="Times New Roman" w:hAnsi="Times New Roman"/>
          <w:b/>
          <w:bCs/>
          <w:sz w:val="20"/>
          <w:szCs w:val="20"/>
          <w:lang w:val="uk-UA"/>
        </w:rPr>
        <w:t>Презентація досягнутих результатів (3 слайди: мета Програми, заплановане і фактичне фінансування (у тому числі за рахунок інших джерел), ос</w:t>
      </w:r>
      <w:r>
        <w:rPr>
          <w:rFonts w:ascii="Times New Roman" w:hAnsi="Times New Roman"/>
          <w:b/>
          <w:bCs/>
          <w:sz w:val="20"/>
          <w:szCs w:val="20"/>
          <w:lang w:val="uk-UA"/>
        </w:rPr>
        <w:t>новні показники та досягнення).</w:t>
      </w:r>
    </w:p>
    <w:p w:rsidR="00AE27B7" w:rsidRPr="00C147A4" w:rsidRDefault="00AE27B7" w:rsidP="0022451E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</w:p>
    <w:sectPr w:rsidR="00AE27B7" w:rsidRPr="00C147A4" w:rsidSect="00C147A4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7B7" w:rsidRDefault="00AE27B7" w:rsidP="00C10062">
      <w:pPr>
        <w:spacing w:after="0" w:line="240" w:lineRule="auto"/>
      </w:pPr>
      <w:r>
        <w:separator/>
      </w:r>
    </w:p>
  </w:endnote>
  <w:endnote w:type="continuationSeparator" w:id="0">
    <w:p w:rsidR="00AE27B7" w:rsidRDefault="00AE27B7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7B7" w:rsidRDefault="00AE27B7" w:rsidP="00C10062">
      <w:pPr>
        <w:spacing w:after="0" w:line="240" w:lineRule="auto"/>
      </w:pPr>
      <w:r>
        <w:separator/>
      </w:r>
    </w:p>
  </w:footnote>
  <w:footnote w:type="continuationSeparator" w:id="0">
    <w:p w:rsidR="00AE27B7" w:rsidRDefault="00AE27B7" w:rsidP="00C10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3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3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52C"/>
    <w:rsid w:val="00003AEF"/>
    <w:rsid w:val="00012AE3"/>
    <w:rsid w:val="00013A55"/>
    <w:rsid w:val="000149FB"/>
    <w:rsid w:val="000179D9"/>
    <w:rsid w:val="00032110"/>
    <w:rsid w:val="0004450A"/>
    <w:rsid w:val="0004565E"/>
    <w:rsid w:val="00046061"/>
    <w:rsid w:val="000546FF"/>
    <w:rsid w:val="0005485A"/>
    <w:rsid w:val="00071D79"/>
    <w:rsid w:val="00073BCE"/>
    <w:rsid w:val="00091835"/>
    <w:rsid w:val="000A62F7"/>
    <w:rsid w:val="000B20DF"/>
    <w:rsid w:val="000C013B"/>
    <w:rsid w:val="000C2E16"/>
    <w:rsid w:val="000D4428"/>
    <w:rsid w:val="00106E99"/>
    <w:rsid w:val="0011195C"/>
    <w:rsid w:val="00123021"/>
    <w:rsid w:val="00126B0D"/>
    <w:rsid w:val="001271C4"/>
    <w:rsid w:val="00136CF6"/>
    <w:rsid w:val="00137BAC"/>
    <w:rsid w:val="001466BB"/>
    <w:rsid w:val="0015139E"/>
    <w:rsid w:val="001552E8"/>
    <w:rsid w:val="001711BF"/>
    <w:rsid w:val="00177018"/>
    <w:rsid w:val="00180C3F"/>
    <w:rsid w:val="00191EFC"/>
    <w:rsid w:val="00195D38"/>
    <w:rsid w:val="001A55B3"/>
    <w:rsid w:val="001B3EED"/>
    <w:rsid w:val="001B7961"/>
    <w:rsid w:val="001C0E4F"/>
    <w:rsid w:val="001E0BFF"/>
    <w:rsid w:val="001F4303"/>
    <w:rsid w:val="00205E13"/>
    <w:rsid w:val="00215300"/>
    <w:rsid w:val="0022451E"/>
    <w:rsid w:val="002273B4"/>
    <w:rsid w:val="002406E7"/>
    <w:rsid w:val="00247DD4"/>
    <w:rsid w:val="00251B68"/>
    <w:rsid w:val="00253BA2"/>
    <w:rsid w:val="00253FEE"/>
    <w:rsid w:val="00264843"/>
    <w:rsid w:val="00266572"/>
    <w:rsid w:val="00271F39"/>
    <w:rsid w:val="00276034"/>
    <w:rsid w:val="00283110"/>
    <w:rsid w:val="0029172E"/>
    <w:rsid w:val="00291D64"/>
    <w:rsid w:val="00296E34"/>
    <w:rsid w:val="002B5C7F"/>
    <w:rsid w:val="002D129A"/>
    <w:rsid w:val="002D7B6E"/>
    <w:rsid w:val="002F1C7F"/>
    <w:rsid w:val="002F59C5"/>
    <w:rsid w:val="002F7243"/>
    <w:rsid w:val="003230C9"/>
    <w:rsid w:val="003260D1"/>
    <w:rsid w:val="00347AAB"/>
    <w:rsid w:val="003538E7"/>
    <w:rsid w:val="0035701F"/>
    <w:rsid w:val="003712A6"/>
    <w:rsid w:val="003864F2"/>
    <w:rsid w:val="00392C47"/>
    <w:rsid w:val="003A113E"/>
    <w:rsid w:val="003C2784"/>
    <w:rsid w:val="003C3CEB"/>
    <w:rsid w:val="003C3E8F"/>
    <w:rsid w:val="003D4CAD"/>
    <w:rsid w:val="003F1FF9"/>
    <w:rsid w:val="0040669D"/>
    <w:rsid w:val="00410F2E"/>
    <w:rsid w:val="004159FB"/>
    <w:rsid w:val="00420F5E"/>
    <w:rsid w:val="00424C27"/>
    <w:rsid w:val="0042703D"/>
    <w:rsid w:val="00455FDD"/>
    <w:rsid w:val="00464B69"/>
    <w:rsid w:val="00470419"/>
    <w:rsid w:val="00480517"/>
    <w:rsid w:val="0048069D"/>
    <w:rsid w:val="00483B84"/>
    <w:rsid w:val="00494D81"/>
    <w:rsid w:val="004C252C"/>
    <w:rsid w:val="004C4289"/>
    <w:rsid w:val="004C6A3B"/>
    <w:rsid w:val="004C7586"/>
    <w:rsid w:val="005173D5"/>
    <w:rsid w:val="00530FE4"/>
    <w:rsid w:val="00535DFB"/>
    <w:rsid w:val="00555E0A"/>
    <w:rsid w:val="00557CC7"/>
    <w:rsid w:val="00564FFA"/>
    <w:rsid w:val="00572B67"/>
    <w:rsid w:val="005760F9"/>
    <w:rsid w:val="00576D63"/>
    <w:rsid w:val="00585CD6"/>
    <w:rsid w:val="00590241"/>
    <w:rsid w:val="005A6CD0"/>
    <w:rsid w:val="005A7E33"/>
    <w:rsid w:val="005C582F"/>
    <w:rsid w:val="005C61A3"/>
    <w:rsid w:val="005E70D0"/>
    <w:rsid w:val="005E7508"/>
    <w:rsid w:val="005F5230"/>
    <w:rsid w:val="00603236"/>
    <w:rsid w:val="00612328"/>
    <w:rsid w:val="0061288B"/>
    <w:rsid w:val="00616E56"/>
    <w:rsid w:val="00665D8E"/>
    <w:rsid w:val="006779C6"/>
    <w:rsid w:val="00686022"/>
    <w:rsid w:val="006A394B"/>
    <w:rsid w:val="006B2C36"/>
    <w:rsid w:val="006D0B52"/>
    <w:rsid w:val="006D1EC3"/>
    <w:rsid w:val="006D4DA6"/>
    <w:rsid w:val="006E000B"/>
    <w:rsid w:val="006E7F78"/>
    <w:rsid w:val="006F0656"/>
    <w:rsid w:val="006F0D6B"/>
    <w:rsid w:val="006F263F"/>
    <w:rsid w:val="00705B43"/>
    <w:rsid w:val="00710FDF"/>
    <w:rsid w:val="00711057"/>
    <w:rsid w:val="007210C5"/>
    <w:rsid w:val="00721915"/>
    <w:rsid w:val="00730841"/>
    <w:rsid w:val="00731753"/>
    <w:rsid w:val="00741B52"/>
    <w:rsid w:val="0074643E"/>
    <w:rsid w:val="00750DF0"/>
    <w:rsid w:val="00751886"/>
    <w:rsid w:val="00752D9D"/>
    <w:rsid w:val="00760697"/>
    <w:rsid w:val="00761434"/>
    <w:rsid w:val="00770154"/>
    <w:rsid w:val="00775DE8"/>
    <w:rsid w:val="0078173D"/>
    <w:rsid w:val="007901FF"/>
    <w:rsid w:val="00790E09"/>
    <w:rsid w:val="00791E55"/>
    <w:rsid w:val="00795E2F"/>
    <w:rsid w:val="00797671"/>
    <w:rsid w:val="007A2273"/>
    <w:rsid w:val="007A66F1"/>
    <w:rsid w:val="007A7546"/>
    <w:rsid w:val="007B00FD"/>
    <w:rsid w:val="007B3244"/>
    <w:rsid w:val="007C2673"/>
    <w:rsid w:val="007C579C"/>
    <w:rsid w:val="007C6707"/>
    <w:rsid w:val="007D4327"/>
    <w:rsid w:val="007D4923"/>
    <w:rsid w:val="007D505C"/>
    <w:rsid w:val="007E5BA9"/>
    <w:rsid w:val="007E7764"/>
    <w:rsid w:val="007F02C8"/>
    <w:rsid w:val="00805C81"/>
    <w:rsid w:val="0080684E"/>
    <w:rsid w:val="008200C5"/>
    <w:rsid w:val="00821E0A"/>
    <w:rsid w:val="00826E2A"/>
    <w:rsid w:val="008278C7"/>
    <w:rsid w:val="008327CA"/>
    <w:rsid w:val="00833236"/>
    <w:rsid w:val="00834C94"/>
    <w:rsid w:val="00840A87"/>
    <w:rsid w:val="0084201E"/>
    <w:rsid w:val="00843A04"/>
    <w:rsid w:val="00846D48"/>
    <w:rsid w:val="00847649"/>
    <w:rsid w:val="00854CEB"/>
    <w:rsid w:val="00855D12"/>
    <w:rsid w:val="008633CE"/>
    <w:rsid w:val="00873D9D"/>
    <w:rsid w:val="008873DF"/>
    <w:rsid w:val="008875F0"/>
    <w:rsid w:val="008A3D89"/>
    <w:rsid w:val="008B1155"/>
    <w:rsid w:val="008B49D5"/>
    <w:rsid w:val="008C18E0"/>
    <w:rsid w:val="008C4723"/>
    <w:rsid w:val="008D1148"/>
    <w:rsid w:val="008D509D"/>
    <w:rsid w:val="008D7293"/>
    <w:rsid w:val="008E5DD7"/>
    <w:rsid w:val="008F251A"/>
    <w:rsid w:val="00910DB7"/>
    <w:rsid w:val="00913C7B"/>
    <w:rsid w:val="00914843"/>
    <w:rsid w:val="00916D71"/>
    <w:rsid w:val="009177C7"/>
    <w:rsid w:val="00920DA1"/>
    <w:rsid w:val="0092265E"/>
    <w:rsid w:val="00933A6B"/>
    <w:rsid w:val="00944457"/>
    <w:rsid w:val="00946462"/>
    <w:rsid w:val="00963C0F"/>
    <w:rsid w:val="00964115"/>
    <w:rsid w:val="00964B8E"/>
    <w:rsid w:val="00965843"/>
    <w:rsid w:val="0096777E"/>
    <w:rsid w:val="00976B7A"/>
    <w:rsid w:val="00982F82"/>
    <w:rsid w:val="00985CA7"/>
    <w:rsid w:val="009A2EC3"/>
    <w:rsid w:val="009A7B7A"/>
    <w:rsid w:val="009C2727"/>
    <w:rsid w:val="009C5D56"/>
    <w:rsid w:val="009D0CE1"/>
    <w:rsid w:val="009D1469"/>
    <w:rsid w:val="009F7B44"/>
    <w:rsid w:val="00A00BDE"/>
    <w:rsid w:val="00A018B2"/>
    <w:rsid w:val="00A14496"/>
    <w:rsid w:val="00A23321"/>
    <w:rsid w:val="00A31291"/>
    <w:rsid w:val="00A5281C"/>
    <w:rsid w:val="00A53690"/>
    <w:rsid w:val="00A5639E"/>
    <w:rsid w:val="00A565EA"/>
    <w:rsid w:val="00A568F1"/>
    <w:rsid w:val="00A577CB"/>
    <w:rsid w:val="00A57EFE"/>
    <w:rsid w:val="00A64B02"/>
    <w:rsid w:val="00A70B48"/>
    <w:rsid w:val="00A75AC5"/>
    <w:rsid w:val="00A83307"/>
    <w:rsid w:val="00A8598B"/>
    <w:rsid w:val="00A877AF"/>
    <w:rsid w:val="00A92498"/>
    <w:rsid w:val="00AA14B6"/>
    <w:rsid w:val="00AB54DF"/>
    <w:rsid w:val="00AC612D"/>
    <w:rsid w:val="00AC6539"/>
    <w:rsid w:val="00AC6C69"/>
    <w:rsid w:val="00AD07BD"/>
    <w:rsid w:val="00AD341A"/>
    <w:rsid w:val="00AE0923"/>
    <w:rsid w:val="00AE27B7"/>
    <w:rsid w:val="00B012C5"/>
    <w:rsid w:val="00B152A2"/>
    <w:rsid w:val="00B162BF"/>
    <w:rsid w:val="00B30B94"/>
    <w:rsid w:val="00B46735"/>
    <w:rsid w:val="00B551F9"/>
    <w:rsid w:val="00B569E8"/>
    <w:rsid w:val="00B71458"/>
    <w:rsid w:val="00B71736"/>
    <w:rsid w:val="00B7563F"/>
    <w:rsid w:val="00B81B73"/>
    <w:rsid w:val="00B81C70"/>
    <w:rsid w:val="00B82F5B"/>
    <w:rsid w:val="00B87859"/>
    <w:rsid w:val="00B961D7"/>
    <w:rsid w:val="00BB36E4"/>
    <w:rsid w:val="00BB7B83"/>
    <w:rsid w:val="00BC339A"/>
    <w:rsid w:val="00BC61FB"/>
    <w:rsid w:val="00BD2072"/>
    <w:rsid w:val="00BE2E8F"/>
    <w:rsid w:val="00C06473"/>
    <w:rsid w:val="00C10062"/>
    <w:rsid w:val="00C10AE7"/>
    <w:rsid w:val="00C11A0E"/>
    <w:rsid w:val="00C13EBB"/>
    <w:rsid w:val="00C147A4"/>
    <w:rsid w:val="00C1687D"/>
    <w:rsid w:val="00C22E48"/>
    <w:rsid w:val="00C34EAA"/>
    <w:rsid w:val="00C42009"/>
    <w:rsid w:val="00C45EAD"/>
    <w:rsid w:val="00C46AA7"/>
    <w:rsid w:val="00C53117"/>
    <w:rsid w:val="00C726FB"/>
    <w:rsid w:val="00C739B5"/>
    <w:rsid w:val="00C81E1E"/>
    <w:rsid w:val="00C947CC"/>
    <w:rsid w:val="00CC029E"/>
    <w:rsid w:val="00CD7A5F"/>
    <w:rsid w:val="00CE122F"/>
    <w:rsid w:val="00CF3A64"/>
    <w:rsid w:val="00CF5628"/>
    <w:rsid w:val="00D034C5"/>
    <w:rsid w:val="00D03ABD"/>
    <w:rsid w:val="00D221E7"/>
    <w:rsid w:val="00D23069"/>
    <w:rsid w:val="00D23420"/>
    <w:rsid w:val="00D25135"/>
    <w:rsid w:val="00D32E51"/>
    <w:rsid w:val="00D330CD"/>
    <w:rsid w:val="00D3776B"/>
    <w:rsid w:val="00D45162"/>
    <w:rsid w:val="00D54F69"/>
    <w:rsid w:val="00D61FD8"/>
    <w:rsid w:val="00D67C20"/>
    <w:rsid w:val="00D91CAA"/>
    <w:rsid w:val="00D93E7B"/>
    <w:rsid w:val="00D9573E"/>
    <w:rsid w:val="00DA23E9"/>
    <w:rsid w:val="00DA7E24"/>
    <w:rsid w:val="00DB1F91"/>
    <w:rsid w:val="00DD4BD3"/>
    <w:rsid w:val="00DD60A1"/>
    <w:rsid w:val="00DE7FE0"/>
    <w:rsid w:val="00E00894"/>
    <w:rsid w:val="00E029C7"/>
    <w:rsid w:val="00E16766"/>
    <w:rsid w:val="00E2751F"/>
    <w:rsid w:val="00E45D9E"/>
    <w:rsid w:val="00E65054"/>
    <w:rsid w:val="00E72B5B"/>
    <w:rsid w:val="00E74F2E"/>
    <w:rsid w:val="00E949B1"/>
    <w:rsid w:val="00EA123A"/>
    <w:rsid w:val="00EB2D81"/>
    <w:rsid w:val="00EB34A2"/>
    <w:rsid w:val="00EB6EF9"/>
    <w:rsid w:val="00EB7BEF"/>
    <w:rsid w:val="00EC5B4B"/>
    <w:rsid w:val="00EC69CB"/>
    <w:rsid w:val="00ED14AB"/>
    <w:rsid w:val="00ED56FD"/>
    <w:rsid w:val="00EE5546"/>
    <w:rsid w:val="00EE5BB5"/>
    <w:rsid w:val="00EE6DAE"/>
    <w:rsid w:val="00EF1707"/>
    <w:rsid w:val="00F20916"/>
    <w:rsid w:val="00F20BB9"/>
    <w:rsid w:val="00F211E1"/>
    <w:rsid w:val="00F23592"/>
    <w:rsid w:val="00F23F85"/>
    <w:rsid w:val="00F368FB"/>
    <w:rsid w:val="00F4009D"/>
    <w:rsid w:val="00F41800"/>
    <w:rsid w:val="00F45DEF"/>
    <w:rsid w:val="00F5097C"/>
    <w:rsid w:val="00F55DAA"/>
    <w:rsid w:val="00F63F60"/>
    <w:rsid w:val="00F65344"/>
    <w:rsid w:val="00F70A71"/>
    <w:rsid w:val="00F76472"/>
    <w:rsid w:val="00F9252D"/>
    <w:rsid w:val="00FA3C8F"/>
    <w:rsid w:val="00FB28E1"/>
    <w:rsid w:val="00FD2F6F"/>
    <w:rsid w:val="00FD4CA1"/>
    <w:rsid w:val="00FE584D"/>
    <w:rsid w:val="00FF006F"/>
    <w:rsid w:val="00FF7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B7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69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69D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78">
    <w:name w:val="Style78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Normal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Normal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Normal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Normal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Normal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Normal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Normal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Normal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Normal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Normal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Normal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Normal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Normal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Normal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Normal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Normal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Normal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Normal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Normal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Normal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Normal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Normal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DefaultParagraphFont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DefaultParagraphFont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DefaultParagraphFont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DefaultParagraphFont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DefaultParagraphFont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DefaultParagraphFont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DefaultParagraphFont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DefaultParagraphFont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Footer">
    <w:name w:val="footer"/>
    <w:basedOn w:val="Normal"/>
    <w:link w:val="Foot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006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0062"/>
    <w:rPr>
      <w:rFonts w:cs="Times New Roman"/>
    </w:rPr>
  </w:style>
  <w:style w:type="paragraph" w:styleId="ListParagraph">
    <w:name w:val="List Paragraph"/>
    <w:basedOn w:val="Normal"/>
    <w:uiPriority w:val="99"/>
    <w:qFormat/>
    <w:rsid w:val="002D7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"/>
    <w:basedOn w:val="Normal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913C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399</TotalTime>
  <Pages>2</Pages>
  <Words>2307</Words>
  <Characters>1316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user</cp:lastModifiedBy>
  <cp:revision>115</cp:revision>
  <cp:lastPrinted>2020-06-15T14:31:00Z</cp:lastPrinted>
  <dcterms:created xsi:type="dcterms:W3CDTF">2018-06-06T09:33:00Z</dcterms:created>
  <dcterms:modified xsi:type="dcterms:W3CDTF">2021-05-11T05:59:00Z</dcterms:modified>
</cp:coreProperties>
</file>